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KELLOM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Allington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 mortem held in Ancaster,</w:t>
      </w: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Lincolnshire, into lands of the late Sir John de Etton(q.v.).</w:t>
      </w: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24-42)</w:t>
      </w: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223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223" w:rsidRPr="00363232" w:rsidRDefault="006E6223" w:rsidP="006E62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</w:p>
    <w:p w:rsidR="006B2F86" w:rsidRPr="006E6223" w:rsidRDefault="006E622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E62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223" w:rsidRDefault="006E6223" w:rsidP="00E71FC3">
      <w:pPr>
        <w:spacing w:after="0" w:line="240" w:lineRule="auto"/>
      </w:pPr>
      <w:r>
        <w:separator/>
      </w:r>
    </w:p>
  </w:endnote>
  <w:endnote w:type="continuationSeparator" w:id="0">
    <w:p w:rsidR="006E6223" w:rsidRDefault="006E62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223" w:rsidRDefault="006E6223" w:rsidP="00E71FC3">
      <w:pPr>
        <w:spacing w:after="0" w:line="240" w:lineRule="auto"/>
      </w:pPr>
      <w:r>
        <w:separator/>
      </w:r>
    </w:p>
  </w:footnote>
  <w:footnote w:type="continuationSeparator" w:id="0">
    <w:p w:rsidR="006E6223" w:rsidRDefault="006E62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223"/>
    <w:rsid w:val="006E622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FA5A0"/>
  <w15:chartTrackingRefBased/>
  <w15:docId w15:val="{D90F779D-D019-4916-9B12-52AF7077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2016-03-07T21:38:00Z</dcterms:created>
  <dcterms:modified xsi:type="dcterms:W3CDTF">2016-03-07T21:39:00Z</dcterms:modified>
</cp:coreProperties>
</file>